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5E4" w:rsidRDefault="00A925E4" w:rsidP="002908A7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925E4" w:rsidRDefault="00A925E4" w:rsidP="002908A7">
      <w:pPr>
        <w:keepNext/>
        <w:ind w:firstLine="851"/>
        <w:jc w:val="right"/>
        <w:outlineLvl w:val="0"/>
      </w:pPr>
      <w:r>
        <w:t>Приложение № 8</w:t>
      </w:r>
      <w:bookmarkStart w:id="0" w:name="_GoBack"/>
      <w:bookmarkEnd w:id="0"/>
      <w:r>
        <w:t xml:space="preserve"> </w:t>
      </w:r>
    </w:p>
    <w:p w:rsidR="00A925E4" w:rsidRDefault="00A925E4" w:rsidP="002908A7">
      <w:pPr>
        <w:keepNext/>
        <w:ind w:firstLine="851"/>
        <w:jc w:val="right"/>
        <w:outlineLvl w:val="0"/>
        <w:rPr>
          <w:sz w:val="24"/>
        </w:rPr>
      </w:pPr>
    </w:p>
    <w:p w:rsidR="00A925E4" w:rsidRDefault="00A925E4" w:rsidP="002908A7">
      <w:pPr>
        <w:keepNext/>
        <w:ind w:firstLine="851"/>
        <w:jc w:val="center"/>
        <w:outlineLvl w:val="0"/>
        <w:rPr>
          <w:b/>
          <w:sz w:val="24"/>
        </w:rPr>
      </w:pPr>
    </w:p>
    <w:p w:rsidR="00A925E4" w:rsidRDefault="00A925E4" w:rsidP="00180765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>ПЛАН ПРИВАТИЗАЦИИ</w:t>
      </w:r>
    </w:p>
    <w:p w:rsidR="00A925E4" w:rsidRDefault="00A925E4" w:rsidP="00180765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МУНИЦИПАЛЬНОГО ИМУЩЕСТВА УСТЬ-ТАРКСКОГО СЕЛЬСОВЕТА </w:t>
      </w:r>
    </w:p>
    <w:p w:rsidR="00A925E4" w:rsidRDefault="00A925E4" w:rsidP="00180765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НА </w:t>
      </w:r>
      <w:smartTag w:uri="urn:schemas-microsoft-com:office:smarttags" w:element="metricconverter">
        <w:smartTagPr>
          <w:attr w:name="ProductID" w:val="2015 г"/>
        </w:smartTagPr>
        <w:r>
          <w:rPr>
            <w:b/>
            <w:sz w:val="24"/>
          </w:rPr>
          <w:t>2015 г</w:t>
        </w:r>
      </w:smartTag>
      <w:r>
        <w:rPr>
          <w:b/>
          <w:sz w:val="24"/>
        </w:rPr>
        <w:t>.</w:t>
      </w:r>
    </w:p>
    <w:tbl>
      <w:tblPr>
        <w:tblW w:w="99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700"/>
        <w:gridCol w:w="4320"/>
        <w:gridCol w:w="1080"/>
        <w:gridCol w:w="1260"/>
      </w:tblGrid>
      <w:tr w:rsidR="00A925E4" w:rsidRPr="0080285C" w:rsidTr="00180765">
        <w:trPr>
          <w:cantSplit/>
          <w:trHeight w:val="1737"/>
        </w:trPr>
        <w:tc>
          <w:tcPr>
            <w:tcW w:w="567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№ пп</w:t>
            </w:r>
          </w:p>
        </w:tc>
        <w:tc>
          <w:tcPr>
            <w:tcW w:w="270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Наименование имущества</w:t>
            </w:r>
          </w:p>
        </w:tc>
        <w:tc>
          <w:tcPr>
            <w:tcW w:w="432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Местонахождение объекта</w:t>
            </w:r>
          </w:p>
        </w:tc>
        <w:tc>
          <w:tcPr>
            <w:tcW w:w="1080" w:type="dxa"/>
            <w:textDirection w:val="btLr"/>
          </w:tcPr>
          <w:p w:rsidR="00A925E4" w:rsidRPr="00561480" w:rsidRDefault="00A925E4" w:rsidP="004D320E">
            <w:pPr>
              <w:keepNext/>
              <w:autoSpaceDE w:val="0"/>
              <w:autoSpaceDN w:val="0"/>
              <w:ind w:left="113" w:right="113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Год ввода (выпуска)</w:t>
            </w:r>
          </w:p>
        </w:tc>
        <w:tc>
          <w:tcPr>
            <w:tcW w:w="1260" w:type="dxa"/>
            <w:textDirection w:val="btLr"/>
          </w:tcPr>
          <w:p w:rsidR="00A925E4" w:rsidRPr="00561480" w:rsidRDefault="00A925E4" w:rsidP="004D320E">
            <w:pPr>
              <w:keepNext/>
              <w:autoSpaceDE w:val="0"/>
              <w:autoSpaceDN w:val="0"/>
              <w:ind w:left="113" w:right="113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Примерный срок реализации</w:t>
            </w:r>
          </w:p>
        </w:tc>
      </w:tr>
      <w:tr w:rsidR="00A925E4" w:rsidRPr="0080285C" w:rsidTr="00180765">
        <w:tc>
          <w:tcPr>
            <w:tcW w:w="567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lang w:val="en-US"/>
              </w:rPr>
            </w:pPr>
            <w:r w:rsidRPr="00561480">
              <w:rPr>
                <w:sz w:val="24"/>
                <w:lang w:val="en-US"/>
              </w:rPr>
              <w:t>1</w:t>
            </w:r>
          </w:p>
        </w:tc>
        <w:tc>
          <w:tcPr>
            <w:tcW w:w="270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Жилое помещение</w:t>
            </w:r>
          </w:p>
        </w:tc>
        <w:tc>
          <w:tcPr>
            <w:tcW w:w="432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Новосибирская область, Усть-Таркский район, с. Усть-Тарка, ул. Матросова 19</w:t>
            </w:r>
            <w:r>
              <w:rPr>
                <w:sz w:val="24"/>
              </w:rPr>
              <w:t xml:space="preserve"> кв.2</w:t>
            </w:r>
          </w:p>
        </w:tc>
        <w:tc>
          <w:tcPr>
            <w:tcW w:w="108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</w:p>
        </w:tc>
        <w:tc>
          <w:tcPr>
            <w:tcW w:w="126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 xml:space="preserve">2-3 квартал </w:t>
            </w:r>
          </w:p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2015</w:t>
            </w:r>
          </w:p>
        </w:tc>
      </w:tr>
      <w:tr w:rsidR="00A925E4" w:rsidRPr="0080285C" w:rsidTr="00180765">
        <w:tc>
          <w:tcPr>
            <w:tcW w:w="567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2.</w:t>
            </w:r>
          </w:p>
        </w:tc>
        <w:tc>
          <w:tcPr>
            <w:tcW w:w="270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 xml:space="preserve">Помещение (гараж), площадь </w:t>
            </w:r>
            <w:smartTag w:uri="urn:schemas-microsoft-com:office:smarttags" w:element="metricconverter">
              <w:smartTagPr>
                <w:attr w:name="ProductID" w:val="55,6 м2"/>
              </w:smartTagPr>
              <w:r w:rsidRPr="00561480">
                <w:rPr>
                  <w:sz w:val="24"/>
                </w:rPr>
                <w:t>55,6 м2</w:t>
              </w:r>
            </w:smartTag>
            <w:r w:rsidRPr="00561480">
              <w:rPr>
                <w:sz w:val="24"/>
              </w:rPr>
              <w:t>, кадастровый (условный) номер: 54:26:010204:0007:0770</w:t>
            </w:r>
          </w:p>
        </w:tc>
        <w:tc>
          <w:tcPr>
            <w:tcW w:w="432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Новосибирская область, Усть-Таркский район, с. Усть-Тарка, ул. Комсомольская 57</w:t>
            </w:r>
          </w:p>
          <w:p w:rsidR="00A925E4" w:rsidRPr="00561480" w:rsidRDefault="00A925E4" w:rsidP="004D320E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</w:p>
        </w:tc>
        <w:tc>
          <w:tcPr>
            <w:tcW w:w="108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</w:p>
        </w:tc>
        <w:tc>
          <w:tcPr>
            <w:tcW w:w="126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3 квартал 2015</w:t>
            </w:r>
          </w:p>
        </w:tc>
      </w:tr>
      <w:tr w:rsidR="00A925E4" w:rsidRPr="0080285C" w:rsidTr="00180765">
        <w:tblPrEx>
          <w:tblLook w:val="00A0"/>
        </w:tblPrEx>
        <w:tc>
          <w:tcPr>
            <w:tcW w:w="567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3.</w:t>
            </w:r>
          </w:p>
        </w:tc>
        <w:tc>
          <w:tcPr>
            <w:tcW w:w="270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both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 xml:space="preserve">Нежилое помещение, площадь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561480">
                <w:rPr>
                  <w:sz w:val="24"/>
                </w:rPr>
                <w:t>400 м</w:t>
              </w:r>
            </w:smartTag>
            <w:r w:rsidRPr="00561480">
              <w:rPr>
                <w:sz w:val="24"/>
              </w:rPr>
              <w:t>.2</w:t>
            </w:r>
          </w:p>
        </w:tc>
        <w:tc>
          <w:tcPr>
            <w:tcW w:w="432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Новосибирская область, Усть-Таркский район, с. Усть-Тарка, ул. Транспортная 6/1</w:t>
            </w:r>
          </w:p>
        </w:tc>
        <w:tc>
          <w:tcPr>
            <w:tcW w:w="108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</w:p>
        </w:tc>
        <w:tc>
          <w:tcPr>
            <w:tcW w:w="1260" w:type="dxa"/>
          </w:tcPr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2-3 квартал</w:t>
            </w:r>
          </w:p>
          <w:p w:rsidR="00A925E4" w:rsidRPr="00561480" w:rsidRDefault="00A925E4" w:rsidP="004D320E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561480">
              <w:rPr>
                <w:sz w:val="24"/>
              </w:rPr>
              <w:t>2015</w:t>
            </w:r>
          </w:p>
        </w:tc>
      </w:tr>
    </w:tbl>
    <w:p w:rsidR="00A925E4" w:rsidRDefault="00A925E4" w:rsidP="002908A7"/>
    <w:p w:rsidR="00A925E4" w:rsidRDefault="00A925E4" w:rsidP="002908A7"/>
    <w:p w:rsidR="00A925E4" w:rsidRDefault="00A925E4"/>
    <w:sectPr w:rsidR="00A925E4" w:rsidSect="00420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C9D"/>
    <w:rsid w:val="00021C86"/>
    <w:rsid w:val="000359A1"/>
    <w:rsid w:val="000C1E6A"/>
    <w:rsid w:val="000F457D"/>
    <w:rsid w:val="001117BE"/>
    <w:rsid w:val="00180765"/>
    <w:rsid w:val="00256C7C"/>
    <w:rsid w:val="002908A7"/>
    <w:rsid w:val="003837F6"/>
    <w:rsid w:val="00420221"/>
    <w:rsid w:val="00451CFD"/>
    <w:rsid w:val="004D320E"/>
    <w:rsid w:val="00561480"/>
    <w:rsid w:val="005A7FE6"/>
    <w:rsid w:val="005C77CD"/>
    <w:rsid w:val="00744F02"/>
    <w:rsid w:val="00787382"/>
    <w:rsid w:val="0080285C"/>
    <w:rsid w:val="008B00A0"/>
    <w:rsid w:val="00943368"/>
    <w:rsid w:val="00A16334"/>
    <w:rsid w:val="00A925E4"/>
    <w:rsid w:val="00C61ACD"/>
    <w:rsid w:val="00CC6E0A"/>
    <w:rsid w:val="00D57A02"/>
    <w:rsid w:val="00DB6723"/>
    <w:rsid w:val="00E33C9D"/>
    <w:rsid w:val="00FC1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8A7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8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TableGrid">
    <w:name w:val="Table Grid"/>
    <w:basedOn w:val="TableNormal"/>
    <w:uiPriority w:val="99"/>
    <w:rsid w:val="002908A7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59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432</TotalTime>
  <Pages>1</Pages>
  <Words>96</Words>
  <Characters>553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Фёдорова</cp:lastModifiedBy>
  <cp:revision>18</cp:revision>
  <cp:lastPrinted>2013-12-27T04:28:00Z</cp:lastPrinted>
  <dcterms:created xsi:type="dcterms:W3CDTF">2013-12-23T03:34:00Z</dcterms:created>
  <dcterms:modified xsi:type="dcterms:W3CDTF">2014-11-26T03:13:00Z</dcterms:modified>
</cp:coreProperties>
</file>